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7C3C1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098DADBD" w14:textId="59423A9D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6A10A1">
        <w:rPr>
          <w:rFonts w:ascii="Times New Roman" w:hAnsi="Times New Roman" w:cs="Times New Roman"/>
          <w:sz w:val="24"/>
          <w:szCs w:val="24"/>
        </w:rPr>
        <w:t>Barton in Fabis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1B4EF159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D93F6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219C9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2C54108F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300BFDF0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5719BEAC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B4A833" w14:textId="77777777" w:rsidR="00402ECC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56C97" w14:textId="77777777" w:rsidR="00402ECC" w:rsidRPr="00DD229A" w:rsidRDefault="00402ECC" w:rsidP="00402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4F3BFDFB" w14:textId="1743C250" w:rsidR="00BA00AB" w:rsidRPr="00402EC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02E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C9861" w14:textId="77777777" w:rsidR="00402ECC" w:rsidRDefault="00402ECC" w:rsidP="009139A6">
      <w:r>
        <w:separator/>
      </w:r>
    </w:p>
  </w:endnote>
  <w:endnote w:type="continuationSeparator" w:id="0">
    <w:p w14:paraId="3F32B958" w14:textId="77777777" w:rsidR="00402ECC" w:rsidRDefault="00402E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64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5F9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7F0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B6DF5" w14:textId="77777777" w:rsidR="00402ECC" w:rsidRDefault="00402ECC" w:rsidP="009139A6">
      <w:r>
        <w:separator/>
      </w:r>
    </w:p>
  </w:footnote>
  <w:footnote w:type="continuationSeparator" w:id="0">
    <w:p w14:paraId="6DCA4F3F" w14:textId="77777777" w:rsidR="00402ECC" w:rsidRDefault="00402E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DDD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B8A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AAF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CC"/>
    <w:rsid w:val="000666E0"/>
    <w:rsid w:val="002510B7"/>
    <w:rsid w:val="00402ECC"/>
    <w:rsid w:val="005C130B"/>
    <w:rsid w:val="006A10A1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18A9"/>
  <w15:chartTrackingRefBased/>
  <w15:docId w15:val="{458BE514-29B4-4E5C-A897-A19A8EEE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2021-03-28T16:20:00Z</dcterms:created>
  <dcterms:modified xsi:type="dcterms:W3CDTF">2021-03-28T16:31:00Z</dcterms:modified>
</cp:coreProperties>
</file>